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746CE9" w:rsidP="00746CE9" w:rsidRDefault="0071620A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46CE9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85747A" w:rsidP="00EA4832" w:rsidRDefault="00EA4832" w14:paraId="24E8696B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bookmarkStart w:name="_GoBack" w:id="0"/>
      <w:bookmarkEnd w:id="0"/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6408D8B9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485E85">
        <w:rPr>
          <w:rFonts w:ascii="Corbel" w:hAnsi="Corbel"/>
          <w:smallCaps/>
          <w:sz w:val="24"/>
          <w:szCs w:val="24"/>
        </w:rPr>
        <w:t>202</w:t>
      </w:r>
      <w:r w:rsidR="00746CE9">
        <w:rPr>
          <w:rFonts w:ascii="Corbel" w:hAnsi="Corbel"/>
          <w:smallCaps/>
          <w:sz w:val="24"/>
          <w:szCs w:val="24"/>
        </w:rPr>
        <w:t>4</w:t>
      </w:r>
      <w:r w:rsidR="00485E85">
        <w:rPr>
          <w:rFonts w:ascii="Corbel" w:hAnsi="Corbel"/>
          <w:smallCaps/>
          <w:sz w:val="24"/>
          <w:szCs w:val="24"/>
        </w:rPr>
        <w:t>/2</w:t>
      </w:r>
      <w:r w:rsidR="00E275A5">
        <w:rPr>
          <w:rFonts w:ascii="Corbel" w:hAnsi="Corbel"/>
          <w:smallCaps/>
          <w:sz w:val="24"/>
          <w:szCs w:val="24"/>
        </w:rPr>
        <w:t>02</w:t>
      </w:r>
      <w:r w:rsidR="00746CE9">
        <w:rPr>
          <w:rFonts w:ascii="Corbel" w:hAnsi="Corbel"/>
          <w:smallCaps/>
          <w:sz w:val="24"/>
          <w:szCs w:val="24"/>
        </w:rPr>
        <w:t>5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172D1E85" w14:paraId="5609963D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715DEA" w:rsidR="0085747A" w:rsidP="00715DEA" w:rsidRDefault="003F2192" w14:paraId="7C44183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społeczno-przyrodniczej</w:t>
            </w:r>
          </w:p>
        </w:tc>
      </w:tr>
      <w:tr xmlns:wp14="http://schemas.microsoft.com/office/word/2010/wordml" w:rsidRPr="009C54AE" w:rsidR="0085747A" w:rsidTr="172D1E85" w14:paraId="4CA2915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172D1E85" w14:paraId="5C0172EC" wp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A4967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85747A" w:rsidTr="172D1E85" w14:paraId="73603CF6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AA4967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85747A" w:rsidTr="172D1E85" w14:paraId="63AED1F3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F2192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85747A" w:rsidTr="172D1E85" w14:paraId="4BA63E6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35572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85747A" w:rsidTr="172D1E85" w14:paraId="3B32AF2E" wp14:textId="77777777">
        <w:trPr>
          <w:trHeight w:val="70"/>
        </w:trPr>
        <w:tc>
          <w:tcPr>
            <w:tcW w:w="2694" w:type="dxa"/>
            <w:tcMar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E31D3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172D1E85" w14:paraId="18E4151E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3F2192" w14:paraId="4CF4A1E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2A4F2A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85747A" w:rsidTr="172D1E85" w14:paraId="62CEBBFD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3F2192" w:rsidRDefault="003F2192" w14:paraId="0ABF0C4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5</w:t>
            </w:r>
            <w:r w:rsidR="00290C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Pr="009C54AE" w:rsidR="0085747A" w:rsidTr="172D1E85" w14:paraId="40C06CE6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AB4973" w:rsidR="0085747A" w:rsidP="00AB4973" w:rsidRDefault="003F2192" w14:paraId="4692C3F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B24700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etodyka poszczegól</w:t>
            </w:r>
            <w:r w:rsidRPr="000E31D3" w:rsidR="000E31D3">
              <w:rPr>
                <w:rFonts w:ascii="Corbel" w:hAnsi="Corbel"/>
                <w:b w:val="0"/>
                <w:sz w:val="24"/>
                <w:szCs w:val="24"/>
              </w:rPr>
              <w:t>nych typów edukacji</w:t>
            </w:r>
            <w:r w:rsidR="00B24700">
              <w:rPr>
                <w:rFonts w:ascii="Corbel" w:hAnsi="Corbel"/>
                <w:b w:val="0"/>
                <w:sz w:val="24"/>
                <w:szCs w:val="24"/>
              </w:rPr>
              <w:t xml:space="preserve"> z uwzględnieniem sposobu integrowania wiedzy i umiejętności dzieci i uczniów</w:t>
            </w:r>
          </w:p>
        </w:tc>
      </w:tr>
      <w:tr xmlns:wp14="http://schemas.microsoft.com/office/word/2010/wordml" w:rsidRPr="009C54AE" w:rsidR="00923D7D" w:rsidTr="172D1E85" w14:paraId="5A90A06A" wp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3F2192" w14:paraId="2FB77BF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xmlns:wp14="http://schemas.microsoft.com/office/word/2010/wordml" w:rsidRPr="009C54AE" w:rsidR="0085747A" w:rsidTr="172D1E85" w14:paraId="634139CC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172D1E85" w:rsidRDefault="000E31D3" w14:paraId="628CDE5B" wp14:textId="45F9D588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72D1E85" w:rsidR="477F7347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172D1E85" w:rsidR="00135572">
              <w:rPr>
                <w:rFonts w:ascii="Corbel" w:hAnsi="Corbel"/>
                <w:b w:val="0"/>
                <w:bCs w:val="0"/>
                <w:sz w:val="24"/>
                <w:szCs w:val="24"/>
              </w:rPr>
              <w:t>r</w:t>
            </w:r>
            <w:r w:rsidRPr="172D1E85" w:rsidR="000E31D3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Sławomira Pusz</w:t>
            </w:r>
          </w:p>
        </w:tc>
      </w:tr>
      <w:tr xmlns:wp14="http://schemas.microsoft.com/office/word/2010/wordml" w:rsidRPr="009C54AE" w:rsidR="0085747A" w:rsidTr="172D1E85" w14:paraId="471FE44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xmlns:wp14="http://schemas.microsoft.com/office/word/2010/wordml" w:rsidRPr="009C54AE" w:rsidR="00015B8F" w:rsidTr="00135572" w14:paraId="4A00F406" wp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135572" w14:paraId="688738C1" wp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3F2192" w14:paraId="78941E47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A4F2A" w14:paraId="44B0A20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15DEA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90C21" w14:paraId="5FCD5EC4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C75F0B" w:rsidRDefault="00C75F0B" w14:paraId="01988DE1" wp14:textId="77777777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216C90" w:rsidR="0085747A" w:rsidP="00216C90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E22FBC" w:rsidP="00F83B28" w:rsidRDefault="00E22FBC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xmlns:wp14="http://schemas.microsoft.com/office/word/2010/wordml" w:rsidR="00E960BB" w:rsidP="009C54AE" w:rsidRDefault="00E960BB" w14:paraId="4B94D5A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5E11628C" wp14:textId="77777777">
        <w:tc>
          <w:tcPr>
            <w:tcW w:w="9670" w:type="dxa"/>
          </w:tcPr>
          <w:p w:rsidRPr="009C54AE" w:rsidR="0085747A" w:rsidP="00290C21" w:rsidRDefault="008817F3" w14:paraId="10EC5166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i umiejętności z zakresu teoretycznych podstaw kształcenia, teoretycznych podstaw wychowania, psychologii ogólnej i rozwojowej  oraz  wiadomości i umiejętności z podstaw o środowisku społeczno- przyrodniczym</w:t>
            </w:r>
            <w:r w:rsidR="00A179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="00153C41" w:rsidP="009C54AE" w:rsidRDefault="00153C41" w14:paraId="3DEEC66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5FB0818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xmlns:wp14="http://schemas.microsoft.com/office/word/2010/wordml" w:rsidRPr="009C54AE" w:rsidR="0074398B" w:rsidTr="00DE65B2" w14:paraId="002F51FE" wp14:textId="77777777">
        <w:tc>
          <w:tcPr>
            <w:tcW w:w="844" w:type="dxa"/>
            <w:vAlign w:val="center"/>
          </w:tcPr>
          <w:p w:rsidRPr="009C54AE" w:rsidR="0074398B" w:rsidP="0074398B" w:rsidRDefault="0074398B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:rsidRPr="00511266" w:rsidR="0074398B" w:rsidP="00216C90" w:rsidRDefault="0074398B" w14:paraId="0D7BEEA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 xml:space="preserve">Prezentacja metodyki edukacji społeczno-przyrodniczej na tle współczesnych koncepcji pedagogicznych </w:t>
            </w:r>
          </w:p>
        </w:tc>
      </w:tr>
      <w:tr xmlns:wp14="http://schemas.microsoft.com/office/word/2010/wordml" w:rsidRPr="009C54AE" w:rsidR="0074398B" w:rsidTr="00DE65B2" w14:paraId="5E6830FA" wp14:textId="77777777">
        <w:tc>
          <w:tcPr>
            <w:tcW w:w="844" w:type="dxa"/>
            <w:vAlign w:val="center"/>
          </w:tcPr>
          <w:p w:rsidRPr="009C54AE" w:rsidR="0074398B" w:rsidP="0074398B" w:rsidRDefault="0074398B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</w:tcPr>
          <w:p w:rsidRPr="00511266" w:rsidR="0074398B" w:rsidP="00216C90" w:rsidRDefault="0074398B" w14:paraId="6D54776B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>Wykorzystywanie wiedzy teoretycznej (dotyczącej nauki o środowisku przyrodniczym i środowisku społecznym) oraz wiedzy metodycznej do projektowania zajęć dydaktycznych w zakresie edukacji środowiskowej w przedszkolu i klasach 1-3.</w:t>
            </w:r>
          </w:p>
        </w:tc>
      </w:tr>
      <w:tr xmlns:wp14="http://schemas.microsoft.com/office/word/2010/wordml" w:rsidRPr="009C54AE" w:rsidR="0074398B" w:rsidTr="00DE65B2" w14:paraId="77192B28" wp14:textId="77777777">
        <w:tc>
          <w:tcPr>
            <w:tcW w:w="844" w:type="dxa"/>
            <w:vAlign w:val="center"/>
          </w:tcPr>
          <w:p w:rsidRPr="009C54AE" w:rsidR="0074398B" w:rsidP="0074398B" w:rsidRDefault="0074398B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</w:tcPr>
          <w:p w:rsidRPr="00511266" w:rsidR="0074398B" w:rsidP="00216C90" w:rsidRDefault="0074398B" w14:paraId="1BB0636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>Umożliwienie zdobycia kompetencji w zakresie planowania i realizacji zajęć z zakresu tematyki społecznej i przyrodniczej</w:t>
            </w:r>
          </w:p>
        </w:tc>
      </w:tr>
      <w:tr xmlns:wp14="http://schemas.microsoft.com/office/word/2010/wordml" w:rsidRPr="009C54AE" w:rsidR="0074398B" w:rsidTr="00DE65B2" w14:paraId="3D00038B" wp14:textId="77777777">
        <w:tc>
          <w:tcPr>
            <w:tcW w:w="844" w:type="dxa"/>
            <w:vAlign w:val="center"/>
          </w:tcPr>
          <w:p w:rsidRPr="009C54AE" w:rsidR="0074398B" w:rsidP="0074398B" w:rsidRDefault="0074398B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:rsidRPr="00511266" w:rsidR="0074398B" w:rsidP="00216C90" w:rsidRDefault="0074398B" w14:paraId="207223F9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11266">
              <w:rPr>
                <w:rFonts w:ascii="Corbel" w:hAnsi="Corbel"/>
                <w:sz w:val="24"/>
                <w:szCs w:val="24"/>
              </w:rPr>
              <w:t>Stwarzanie warunków do zajęć badawczych, organizowanie sytuacji edukacyjnych umożliwiających dzieciom samodzielną eksplorację</w:t>
            </w:r>
            <w:r w:rsidRPr="00511266" w:rsidR="00197919">
              <w:rPr>
                <w:rFonts w:ascii="Corbel" w:hAnsi="Corbel"/>
                <w:sz w:val="24"/>
                <w:szCs w:val="24"/>
              </w:rPr>
              <w:t xml:space="preserve"> środowiska</w:t>
            </w:r>
            <w:r w:rsidRP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9C54AE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5312826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9C54AE" w:rsidR="0085747A" w:rsidTr="00E95F74" w14:paraId="61F38664" wp14:textId="77777777">
        <w:tc>
          <w:tcPr>
            <w:tcW w:w="168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E95F74" w14:paraId="77A86FF4" wp14:textId="77777777">
        <w:tc>
          <w:tcPr>
            <w:tcW w:w="1681" w:type="dxa"/>
          </w:tcPr>
          <w:p w:rsidRPr="00216C90" w:rsidR="0085747A" w:rsidP="00216C90" w:rsidRDefault="0085747A" w14:paraId="4FCA596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6C9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16C9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216C90" w:rsidR="0085747A" w:rsidP="00216C90" w:rsidRDefault="0074398B" w14:paraId="4D235F9D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Student zna i rozumie sposoby wykorzystywania wiedzy teoretycznej o środowisku przyrodniczym i środowisku społecznym oraz wiedzy metodycznej do projektowania zajęć dydaktycznych w zakresie edukacji środowiskowej w przedszkolu i klasach I–III szkoły podstawowej</w:t>
            </w:r>
            <w:r w:rsidRPr="00216C90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715DEA" w:rsidP="00216C90" w:rsidRDefault="00715DEA" w14:paraId="62486C05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715DEA" w:rsidP="00216C90" w:rsidRDefault="00715DEA" w14:paraId="4101652C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216C90" w:rsidR="009C76F7" w:rsidP="00216C90" w:rsidRDefault="009C76F7" w14:paraId="231E4F7F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PPiW.W10</w:t>
            </w:r>
          </w:p>
          <w:p w:rsidRPr="00216C90" w:rsidR="0085747A" w:rsidP="00216C90" w:rsidRDefault="0085747A" w14:paraId="4B99056E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E95F74" w:rsidTr="00E95F74" w14:paraId="50D0D08A" wp14:textId="77777777">
        <w:tc>
          <w:tcPr>
            <w:tcW w:w="1681" w:type="dxa"/>
          </w:tcPr>
          <w:p w:rsidRPr="00216C90" w:rsidR="00E95F74" w:rsidP="00216C90" w:rsidRDefault="00E95F74" w14:paraId="56A76B1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16C90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Pr="00216C90" w:rsidR="0081737D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:rsidRPr="00216C90" w:rsidR="00E95F74" w:rsidP="00216C90" w:rsidRDefault="0074398B" w14:paraId="6E14594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Zaprojektuje eksperyment uczniowski z zakresu wiedzy przyrodniczej</w:t>
            </w:r>
            <w:r w:rsidRPr="00216C90" w:rsidR="00197919"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Pr="00216C90" w:rsidR="00A03CBE" w:rsidP="00216C90" w:rsidRDefault="00A03CBE" w14:paraId="0C3DE80F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16C90">
              <w:rPr>
                <w:rFonts w:ascii="Corbel" w:hAnsi="Corbel"/>
                <w:sz w:val="24"/>
                <w:szCs w:val="24"/>
              </w:rPr>
              <w:t>PPiW.U07</w:t>
            </w:r>
          </w:p>
          <w:p w:rsidRPr="00216C90" w:rsidR="00E95F74" w:rsidP="00216C90" w:rsidRDefault="00E95F74" w14:paraId="1299C43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5E110E" w:rsidR="00523748" w:rsidTr="00523748" w14:paraId="6F13B56E" wp14:textId="77777777">
        <w:trPr>
          <w:trHeight w:val="787"/>
        </w:trPr>
        <w:tc>
          <w:tcPr>
            <w:tcW w:w="1681" w:type="dxa"/>
          </w:tcPr>
          <w:p w:rsidRPr="00216C90" w:rsidR="00523748" w:rsidP="00216C90" w:rsidRDefault="00523748" w14:paraId="41960800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:rsidRPr="00216C90" w:rsidR="00523748" w:rsidP="00216C90" w:rsidRDefault="00915385" w14:paraId="01EE81A5" wp14:textId="7777777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Wykon</w:t>
            </w:r>
            <w:r w:rsidRPr="00216C90" w:rsidR="0074398B">
              <w:rPr>
                <w:rFonts w:ascii="Corbel" w:hAnsi="Corbel"/>
                <w:bCs/>
                <w:sz w:val="24"/>
                <w:szCs w:val="24"/>
              </w:rPr>
              <w:t>uje proste doświadczenie za pomocą przedmiotów codziennego użytku i analizuje jego przebieg oraz komentuje efekt odwołując się do praw fizyki</w:t>
            </w:r>
            <w:r w:rsidRPr="00216C90" w:rsidR="00197919">
              <w:rPr>
                <w:rFonts w:ascii="Corbel" w:hAnsi="Corbel"/>
                <w:bCs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="00715DEA" w:rsidP="00216C90" w:rsidRDefault="00715DEA" w14:paraId="4DDBEF00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</w:p>
          <w:p w:rsidRPr="00216C90" w:rsidR="00A03CBE" w:rsidP="00216C90" w:rsidRDefault="00A03CBE" w14:paraId="5A508E86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PPiW.U08</w:t>
            </w:r>
          </w:p>
          <w:p w:rsidRPr="00216C90" w:rsidR="00523748" w:rsidP="00216C90" w:rsidRDefault="00523748" w14:paraId="3461D779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  <w:tr xmlns:wp14="http://schemas.microsoft.com/office/word/2010/wordml" w:rsidRPr="005E110E" w:rsidR="00523748" w:rsidTr="00E95F74" w14:paraId="440C0FCA" wp14:textId="77777777">
        <w:tc>
          <w:tcPr>
            <w:tcW w:w="1681" w:type="dxa"/>
          </w:tcPr>
          <w:p w:rsidRPr="00216C90" w:rsidR="00523748" w:rsidP="00216C90" w:rsidRDefault="00523748" w14:paraId="78C3198C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:rsidRPr="00216C90" w:rsidR="00523748" w:rsidP="00216C90" w:rsidRDefault="00915385" w14:paraId="03E2E725" wp14:textId="7777777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Dostosuje metody i formy pracy dydaktyczno- wychowawczej w zakresie edukacji społeczno- przyrodniczej do uprzednio sformułowanych celów wychowania i kształcenia</w:t>
            </w:r>
            <w:r w:rsidRPr="00216C90" w:rsidR="00197919">
              <w:rPr>
                <w:rFonts w:ascii="Corbel" w:hAnsi="Corbel"/>
                <w:bCs/>
                <w:sz w:val="24"/>
                <w:szCs w:val="24"/>
              </w:rPr>
              <w:t>;</w:t>
            </w:r>
          </w:p>
        </w:tc>
        <w:tc>
          <w:tcPr>
            <w:tcW w:w="1865" w:type="dxa"/>
          </w:tcPr>
          <w:p w:rsidRPr="00216C90" w:rsidR="00A03CBE" w:rsidP="00216C90" w:rsidRDefault="00A03CBE" w14:paraId="035DB2F4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PPiW.U04</w:t>
            </w:r>
          </w:p>
          <w:p w:rsidRPr="00216C90" w:rsidR="00A03CBE" w:rsidP="00216C90" w:rsidRDefault="00A03CBE" w14:paraId="29BF4204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PPiW.U09</w:t>
            </w:r>
          </w:p>
          <w:p w:rsidRPr="00216C90" w:rsidR="00523748" w:rsidP="00216C90" w:rsidRDefault="00A03CBE" w14:paraId="5306F076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PPiW.U10</w:t>
            </w:r>
          </w:p>
        </w:tc>
      </w:tr>
      <w:tr xmlns:wp14="http://schemas.microsoft.com/office/word/2010/wordml" w:rsidRPr="005E110E" w:rsidR="009C76F7" w:rsidTr="00E95F74" w14:paraId="7AFFF9FC" wp14:textId="77777777">
        <w:tc>
          <w:tcPr>
            <w:tcW w:w="1681" w:type="dxa"/>
          </w:tcPr>
          <w:p w:rsidRPr="00216C90" w:rsidR="009C76F7" w:rsidP="00216C90" w:rsidRDefault="00197919" w14:paraId="74357262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EK_05</w:t>
            </w:r>
          </w:p>
        </w:tc>
        <w:tc>
          <w:tcPr>
            <w:tcW w:w="5974" w:type="dxa"/>
          </w:tcPr>
          <w:p w:rsidRPr="00216C90" w:rsidR="009C76F7" w:rsidP="00216C90" w:rsidRDefault="009C76F7" w14:paraId="7C7A389B" wp14:textId="7777777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 xml:space="preserve">Zaplanuje wycieczkę oraz oceni jej oddziaływanie na </w:t>
            </w:r>
            <w:r w:rsidRPr="00216C90" w:rsidR="004676FD">
              <w:rPr>
                <w:rFonts w:ascii="Corbel" w:hAnsi="Corbel"/>
                <w:bCs/>
                <w:sz w:val="24"/>
                <w:szCs w:val="24"/>
              </w:rPr>
              <w:t>wiedzę i postawy wychowanków wobec przyrody, kultury:</w:t>
            </w:r>
          </w:p>
        </w:tc>
        <w:tc>
          <w:tcPr>
            <w:tcW w:w="1865" w:type="dxa"/>
          </w:tcPr>
          <w:p w:rsidRPr="00216C90" w:rsidR="00ED23C6" w:rsidP="00216C90" w:rsidRDefault="00ED23C6" w14:paraId="288DC0E1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PPiW.W15</w:t>
            </w:r>
          </w:p>
          <w:p w:rsidRPr="00216C90" w:rsidR="009C76F7" w:rsidP="00437058" w:rsidRDefault="004676FD" w14:paraId="5F2E2896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PPiW.K02</w:t>
            </w:r>
          </w:p>
        </w:tc>
      </w:tr>
      <w:tr xmlns:wp14="http://schemas.microsoft.com/office/word/2010/wordml" w:rsidRPr="005E110E" w:rsidR="00523748" w:rsidTr="00E95F74" w14:paraId="40E1387E" wp14:textId="77777777">
        <w:tc>
          <w:tcPr>
            <w:tcW w:w="1681" w:type="dxa"/>
          </w:tcPr>
          <w:p w:rsidRPr="00216C90" w:rsidR="00523748" w:rsidP="00216C90" w:rsidRDefault="00523748" w14:paraId="139A5216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EK_0</w:t>
            </w:r>
            <w:r w:rsidRPr="00216C90" w:rsidR="00197919">
              <w:rPr>
                <w:rFonts w:ascii="Corbel" w:hAnsi="Corbel"/>
                <w:bCs/>
                <w:sz w:val="24"/>
                <w:szCs w:val="24"/>
              </w:rPr>
              <w:t>6</w:t>
            </w:r>
          </w:p>
        </w:tc>
        <w:tc>
          <w:tcPr>
            <w:tcW w:w="5974" w:type="dxa"/>
          </w:tcPr>
          <w:p w:rsidRPr="00216C90" w:rsidR="00523748" w:rsidP="00216C90" w:rsidRDefault="004676FD" w14:paraId="417124DB" wp14:textId="7777777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Jest gotów do budzenia  i podtrzymywania w uczniach zainteresowań</w:t>
            </w:r>
            <w:r w:rsidRPr="00216C90" w:rsidR="00A03CBE">
              <w:rPr>
                <w:rFonts w:ascii="Corbel" w:hAnsi="Corbel"/>
                <w:bCs/>
                <w:sz w:val="24"/>
                <w:szCs w:val="24"/>
              </w:rPr>
              <w:t xml:space="preserve"> otoczeniem i ciekawości odkrywcy</w:t>
            </w:r>
            <w:r w:rsidRPr="00216C90" w:rsidR="001007A1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Pr="00216C90" w:rsidR="00A03CBE" w:rsidP="00216C90" w:rsidRDefault="00A03CBE" w14:paraId="2BC8A57C" wp14:textId="77777777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216C90">
              <w:rPr>
                <w:rFonts w:ascii="Corbel" w:hAnsi="Corbel"/>
                <w:bCs/>
                <w:sz w:val="24"/>
                <w:szCs w:val="24"/>
              </w:rPr>
              <w:t>PPiW.U06</w:t>
            </w:r>
          </w:p>
          <w:p w:rsidRPr="00216C90" w:rsidR="00523748" w:rsidP="00216C90" w:rsidRDefault="00523748" w14:paraId="3CF2D8B6" wp14:textId="77777777">
            <w:pPr>
              <w:spacing w:after="0" w:line="240" w:lineRule="auto"/>
              <w:jc w:val="right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xmlns:wp14="http://schemas.microsoft.com/office/word/2010/wordml" w:rsidRPr="005E110E" w:rsidR="0085747A" w:rsidP="005E110E" w:rsidRDefault="0085747A" w14:paraId="0FB78278" wp14:textId="77777777">
      <w:pPr>
        <w:spacing w:line="240" w:lineRule="auto"/>
        <w:jc w:val="right"/>
        <w:rPr>
          <w:rFonts w:ascii="Times New Roman" w:hAnsi="Times New Roman"/>
          <w:bCs/>
        </w:rPr>
      </w:pPr>
    </w:p>
    <w:p xmlns:wp14="http://schemas.microsoft.com/office/word/2010/wordml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3F2192" w:rsidP="009C54AE" w:rsidRDefault="003F2192" w14:paraId="1FC3994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Pr="003F2192" w:rsidR="00675843" w:rsidP="003F2192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523748" w14:paraId="587EA2A8" wp14:textId="77777777">
        <w:tc>
          <w:tcPr>
            <w:tcW w:w="9520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523748" w:rsidTr="00523748" w14:paraId="6970EBCC" wp14:textId="77777777">
        <w:tc>
          <w:tcPr>
            <w:tcW w:w="9520" w:type="dxa"/>
          </w:tcPr>
          <w:p w:rsidRPr="009C54AE" w:rsidR="00523748" w:rsidP="00437058" w:rsidRDefault="00556F5F" w14:paraId="59A9219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Strategie nauczania </w:t>
            </w:r>
            <w:r>
              <w:rPr>
                <w:rFonts w:ascii="Corbel" w:hAnsi="Corbel"/>
                <w:sz w:val="24"/>
                <w:szCs w:val="24"/>
              </w:rPr>
              <w:t xml:space="preserve">–uczenia się </w:t>
            </w:r>
            <w:r w:rsidRPr="007861C5">
              <w:rPr>
                <w:rFonts w:ascii="Corbel" w:hAnsi="Corbel"/>
                <w:sz w:val="24"/>
                <w:szCs w:val="24"/>
              </w:rPr>
              <w:t>wykorzystywane do zajęć edukacji społeczno-przyrodniczej: podające, problemowe, eksponujące i oparte na działaniu.</w:t>
            </w:r>
          </w:p>
        </w:tc>
      </w:tr>
      <w:tr xmlns:wp14="http://schemas.microsoft.com/office/word/2010/wordml" w:rsidRPr="009C54AE" w:rsidR="00523748" w:rsidTr="00523748" w14:paraId="7EBA7084" wp14:textId="77777777">
        <w:tc>
          <w:tcPr>
            <w:tcW w:w="9520" w:type="dxa"/>
          </w:tcPr>
          <w:p w:rsidRPr="009C54AE" w:rsidR="00523748" w:rsidP="00437058" w:rsidRDefault="00556F5F" w14:paraId="6E73544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sytuacji  umożliwiających dziecku/uczniowi samorealizację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 – rozwijanie myślenia dzieci.</w:t>
            </w:r>
          </w:p>
        </w:tc>
      </w:tr>
      <w:tr xmlns:wp14="http://schemas.microsoft.com/office/word/2010/wordml" w:rsidRPr="009C54AE" w:rsidR="00556F5F" w:rsidTr="00523748" w14:paraId="242BA56F" wp14:textId="77777777">
        <w:tc>
          <w:tcPr>
            <w:tcW w:w="9520" w:type="dxa"/>
          </w:tcPr>
          <w:p w:rsidRPr="009C54AE" w:rsidR="00556F5F" w:rsidP="00437058" w:rsidRDefault="00556F5F" w14:paraId="0009D4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Kształtowanie pojęć (etapy i metody): łańcuch pokarmowy, ssaki, ptaki , owady, gady, płazy</w:t>
            </w:r>
          </w:p>
        </w:tc>
      </w:tr>
      <w:tr xmlns:wp14="http://schemas.microsoft.com/office/word/2010/wordml" w:rsidRPr="009C54AE" w:rsidR="00556F5F" w:rsidTr="00523748" w14:paraId="4089062F" wp14:textId="77777777">
        <w:tc>
          <w:tcPr>
            <w:tcW w:w="9520" w:type="dxa"/>
          </w:tcPr>
          <w:p w:rsidRPr="009C54AE" w:rsidR="00556F5F" w:rsidP="00437058" w:rsidRDefault="00556F5F" w14:paraId="2A1DC32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</w:t>
            </w:r>
            <w:r>
              <w:rPr>
                <w:rFonts w:ascii="Corbel" w:hAnsi="Corbel"/>
                <w:sz w:val="24"/>
                <w:szCs w:val="24"/>
              </w:rPr>
              <w:t xml:space="preserve">i zasady pracy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stosowane w edukacji społeczno-przyrodniczej: m.in. obserwacja, hodowla. Części roślin ( modyfikacja u wybranych); Budowa roślin.   </w:t>
            </w:r>
          </w:p>
        </w:tc>
      </w:tr>
      <w:tr xmlns:wp14="http://schemas.microsoft.com/office/word/2010/wordml" w:rsidRPr="009C54AE" w:rsidR="00556F5F" w:rsidTr="00523748" w14:paraId="1FB762A7" wp14:textId="77777777">
        <w:tc>
          <w:tcPr>
            <w:tcW w:w="9520" w:type="dxa"/>
          </w:tcPr>
          <w:p w:rsidRPr="007861C5" w:rsidR="00556F5F" w:rsidP="00437058" w:rsidRDefault="00556F5F" w14:paraId="40F7CA0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 Praca badawcza dziecka –szczególna rola doświadczenia i eksperymentu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556F5F" w:rsidTr="00523748" w14:paraId="52DDC44A" wp14:textId="77777777">
        <w:tc>
          <w:tcPr>
            <w:tcW w:w="9520" w:type="dxa"/>
          </w:tcPr>
          <w:p w:rsidRPr="009C54AE" w:rsidR="00556F5F" w:rsidP="00437058" w:rsidRDefault="00556F5F" w14:paraId="4EACC42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Formy aktywności dzieci w kontaktach ze środowiskiem. Wycieczka dydaktyczna jako podstawowa  forma zajęć edukacji społeczno-przyrodniczej.</w:t>
            </w:r>
          </w:p>
        </w:tc>
      </w:tr>
      <w:tr xmlns:wp14="http://schemas.microsoft.com/office/word/2010/wordml" w:rsidRPr="009C54AE" w:rsidR="00556F5F" w:rsidTr="00523748" w14:paraId="64AEEA0D" wp14:textId="77777777">
        <w:tc>
          <w:tcPr>
            <w:tcW w:w="9520" w:type="dxa"/>
          </w:tcPr>
          <w:p w:rsidR="00556F5F" w:rsidP="00437058" w:rsidRDefault="00A1798C" w14:paraId="72D6718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dziecięcych zainteresowań przyrodą i kulturą; działalność dydaktyczno- wychowawcza nauczyciela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3F2192" w:rsidR="0085747A" w:rsidP="003F2192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523748" w14:paraId="55225495" wp14:textId="77777777">
        <w:tc>
          <w:tcPr>
            <w:tcW w:w="9520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E432B0" w:rsidTr="00523748" w14:paraId="059FDACF" wp14:textId="77777777">
        <w:tc>
          <w:tcPr>
            <w:tcW w:w="9520" w:type="dxa"/>
          </w:tcPr>
          <w:p w:rsidRPr="009C54AE" w:rsidR="00E432B0" w:rsidP="00437058" w:rsidRDefault="00E432B0" w14:paraId="4F6B4C9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kształcenia edukacji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przyrodniczej – analiza podstawy programowej i wybranych programów wychowania przedszkolnego i edukacji wczesnoszkolnej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E432B0" w:rsidTr="00523748" w14:paraId="4C026B71" wp14:textId="77777777">
        <w:tc>
          <w:tcPr>
            <w:tcW w:w="9520" w:type="dxa"/>
          </w:tcPr>
          <w:p w:rsidRPr="009C54AE" w:rsidR="00E432B0" w:rsidP="00437058" w:rsidRDefault="00E432B0" w14:paraId="09988BD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nauczania edukacji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przyrodniczej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E432B0" w:rsidTr="00523748" w14:paraId="326ADE74" wp14:textId="77777777">
        <w:tc>
          <w:tcPr>
            <w:tcW w:w="9520" w:type="dxa"/>
          </w:tcPr>
          <w:p w:rsidRPr="007861C5" w:rsidR="00E432B0" w:rsidP="00437058" w:rsidRDefault="00E432B0" w14:paraId="3141560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podstawy programowej i wybranych programów edukacyjnych oraz podręczników pod kątem treści edukacji społeczno-przyrodniczej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E432B0" w:rsidTr="00523748" w14:paraId="5947394D" wp14:textId="77777777">
        <w:tc>
          <w:tcPr>
            <w:tcW w:w="9520" w:type="dxa"/>
          </w:tcPr>
          <w:p w:rsidRPr="009C54AE" w:rsidR="00E432B0" w:rsidP="00437058" w:rsidRDefault="00E432B0" w14:paraId="6C1263A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4129">
              <w:rPr>
                <w:rFonts w:ascii="Corbel" w:hAnsi="Corbel"/>
                <w:sz w:val="24"/>
                <w:szCs w:val="24"/>
              </w:rPr>
              <w:t>Kształtowanie umiejętności obserwacji zjawisk społeczno-przyrodniczych i dostrzegania międ</w:t>
            </w:r>
            <w:r>
              <w:rPr>
                <w:rFonts w:ascii="Corbel" w:hAnsi="Corbel"/>
                <w:sz w:val="24"/>
                <w:szCs w:val="24"/>
              </w:rPr>
              <w:t xml:space="preserve">zy nimi związków i zależności </w:t>
            </w:r>
          </w:p>
        </w:tc>
      </w:tr>
      <w:tr xmlns:wp14="http://schemas.microsoft.com/office/word/2010/wordml" w:rsidRPr="009C54AE" w:rsidR="00E432B0" w:rsidTr="00523748" w14:paraId="2D2DE0E7" wp14:textId="77777777">
        <w:tc>
          <w:tcPr>
            <w:tcW w:w="9520" w:type="dxa"/>
          </w:tcPr>
          <w:p w:rsidRPr="007861C5" w:rsidR="00E432B0" w:rsidP="00437058" w:rsidRDefault="00E432B0" w14:paraId="1DA7938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Metody problemowe; eksperyment (działania eksperymentalne dzieci młodszych) </w:t>
            </w:r>
            <w:r w:rsidR="00A1798C">
              <w:rPr>
                <w:rFonts w:ascii="Corbel" w:hAnsi="Corbel"/>
                <w:sz w:val="24"/>
                <w:szCs w:val="24"/>
              </w:rPr>
              <w:t xml:space="preserve">wykonywanie doświadczeń. </w:t>
            </w:r>
            <w:r w:rsidRPr="007861C5">
              <w:rPr>
                <w:rFonts w:ascii="Corbel" w:hAnsi="Corbel"/>
                <w:sz w:val="24"/>
                <w:szCs w:val="24"/>
              </w:rPr>
              <w:t>Właściwości wody i powietrza; znaczenie dla człowieka i organizmów żywych- projektowanie 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E432B0" w:rsidTr="00523748" w14:paraId="3CD45B80" wp14:textId="77777777">
        <w:tc>
          <w:tcPr>
            <w:tcW w:w="9520" w:type="dxa"/>
          </w:tcPr>
          <w:p w:rsidRPr="007861C5" w:rsidR="00E432B0" w:rsidP="00437058" w:rsidRDefault="00E432B0" w14:paraId="5DA4022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Wycieczka dydaktyczna -tematyka społeczna, przyrodnicza (przygotowanie, realizacja, podsumowanie)- projektowanie 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E432B0" w:rsidTr="00523748" w14:paraId="17658F33" wp14:textId="77777777">
        <w:tc>
          <w:tcPr>
            <w:tcW w:w="9520" w:type="dxa"/>
          </w:tcPr>
          <w:p w:rsidRPr="009C54AE" w:rsidR="00E432B0" w:rsidP="00437058" w:rsidRDefault="00E432B0" w14:paraId="6731EEC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Środki i pomoce dydaktyczne stosowane w edukacji społeczno-przyrodniczej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E432B0" w:rsidTr="00523748" w14:paraId="443B2925" wp14:textId="77777777">
        <w:tc>
          <w:tcPr>
            <w:tcW w:w="9520" w:type="dxa"/>
          </w:tcPr>
          <w:p w:rsidRPr="009C54AE" w:rsidR="00E432B0" w:rsidP="00437058" w:rsidRDefault="00E432B0" w14:paraId="18D697DB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Analiza scenariuszy zajęć pod kątem wykorzystanych różnych strategii nauczania.</w:t>
            </w:r>
          </w:p>
        </w:tc>
      </w:tr>
      <w:tr xmlns:wp14="http://schemas.microsoft.com/office/word/2010/wordml" w:rsidRPr="009C54AE" w:rsidR="00556F5F" w:rsidTr="00523748" w14:paraId="7972F15D" wp14:textId="77777777">
        <w:tc>
          <w:tcPr>
            <w:tcW w:w="9520" w:type="dxa"/>
          </w:tcPr>
          <w:p w:rsidRPr="007861C5" w:rsidR="00556F5F" w:rsidP="00437058" w:rsidRDefault="00E432B0" w14:paraId="7E6779C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Działania na rzecz ochrony przyrody. Ekologia, sozologia, recykling, smog itp. Niszczenie przyrody przez człowieka-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1007A1" w:rsidTr="00523748" w14:paraId="03E9A440" wp14:textId="77777777">
        <w:tc>
          <w:tcPr>
            <w:tcW w:w="9520" w:type="dxa"/>
          </w:tcPr>
          <w:p w:rsidRPr="007861C5" w:rsidR="001007A1" w:rsidP="00437058" w:rsidRDefault="001007A1" w14:paraId="5D1D492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przyrody.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Parki narodowe i rezerwaty; pomniki przyrody w najbliższym otoczeniu 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1007A1" w:rsidTr="00523748" w14:paraId="48BDB3A7" wp14:textId="77777777">
        <w:tc>
          <w:tcPr>
            <w:tcW w:w="9520" w:type="dxa"/>
          </w:tcPr>
          <w:p w:rsidRPr="007861C5" w:rsidR="001007A1" w:rsidP="00437058" w:rsidRDefault="001007A1" w14:paraId="06357B5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 xml:space="preserve">Człowiek w świecie ludzi – prawa i obowiązki ucznia, normy i reguły postępowania w grupie, zawody wykonywane - projektowanie </w:t>
            </w:r>
            <w:r w:rsidR="00453CF0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7861C5">
              <w:rPr>
                <w:rFonts w:ascii="Corbel" w:hAnsi="Corbel"/>
                <w:sz w:val="24"/>
                <w:szCs w:val="24"/>
              </w:rPr>
              <w:t>scenariuszy</w:t>
            </w:r>
            <w:r w:rsidR="005112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1007A1" w:rsidTr="00523748" w14:paraId="03121517" wp14:textId="77777777">
        <w:tc>
          <w:tcPr>
            <w:tcW w:w="9520" w:type="dxa"/>
          </w:tcPr>
          <w:p w:rsidRPr="007861C5" w:rsidR="001007A1" w:rsidP="00437058" w:rsidRDefault="001007A1" w14:paraId="67475AC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 w:rsidR="00BD083E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podsumowanie zajęć.</w:t>
            </w:r>
          </w:p>
        </w:tc>
      </w:tr>
    </w:tbl>
    <w:p xmlns:wp14="http://schemas.microsoft.com/office/word/2010/wordml" w:rsidRPr="009C54AE" w:rsidR="0085747A" w:rsidP="009C54AE" w:rsidRDefault="0085747A" w14:paraId="34CE0A41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A1798C" w:rsidR="00A1798C" w:rsidP="00A1798C" w:rsidRDefault="00A1798C" w14:paraId="053D222A" wp14:textId="77777777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/wykład z prezentacją multimedialną;</w:t>
      </w:r>
    </w:p>
    <w:p xmlns:wp14="http://schemas.microsoft.com/office/word/2010/wordml" w:rsidRPr="00A1798C" w:rsidR="00A1798C" w:rsidP="00A1798C" w:rsidRDefault="00A1798C" w14:paraId="61AAAD1E" wp14:textId="77777777">
      <w:pPr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Ćwiczenia: analiza tekstów źródłowych z  dyskusją,  metody problemowe, metody gier dydaktycznych, praca grupowa</w:t>
      </w: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6D98A12B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xmlns:wp14="http://schemas.microsoft.com/office/word/2010/wordml" w:rsidRPr="009C54AE" w:rsidR="0085747A" w:rsidTr="005E110E" w14:paraId="5C3740EA" wp14:textId="77777777">
        <w:trPr>
          <w:trHeight w:val="1178"/>
        </w:trPr>
        <w:tc>
          <w:tcPr>
            <w:tcW w:w="1730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3" w:type="dxa"/>
            <w:vAlign w:val="center"/>
          </w:tcPr>
          <w:p w:rsidRPr="005E110E" w:rsidR="0085747A" w:rsidP="005E110E" w:rsidRDefault="00A84C85" w14:paraId="3AC158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uczenia </w:t>
            </w:r>
            <w:proofErr w:type="spellStart"/>
            <w:r w:rsidRPr="005E110E">
              <w:rPr>
                <w:rFonts w:ascii="Corbel" w:hAnsi="Corbel"/>
                <w:b w:val="0"/>
                <w:smallCaps w:val="0"/>
                <w:szCs w:val="24"/>
              </w:rPr>
              <w:t>sie</w:t>
            </w:r>
            <w:proofErr w:type="spellEnd"/>
          </w:p>
          <w:p w:rsidRPr="009C54AE" w:rsidR="0085747A" w:rsidP="005E110E" w:rsidRDefault="009F4610" w14:paraId="12080E0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5E110E" w:rsidR="0085747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5747A" w:rsidTr="005E110E" w14:paraId="57F0690D" wp14:textId="77777777">
        <w:tc>
          <w:tcPr>
            <w:tcW w:w="1730" w:type="dxa"/>
          </w:tcPr>
          <w:p w:rsidRPr="009C54AE" w:rsidR="0085747A" w:rsidP="009C54AE" w:rsidRDefault="0085747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673" w:type="dxa"/>
          </w:tcPr>
          <w:p w:rsidRPr="005E110E" w:rsidR="0085747A" w:rsidP="005E110E" w:rsidRDefault="00216C90" w14:paraId="44DDBBCB" wp14:textId="77777777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5E110E" w:rsidR="00DE5995">
              <w:rPr>
                <w:rFonts w:ascii="Corbel" w:hAnsi="Corbel"/>
                <w:b w:val="0"/>
                <w:smallCaps w:val="0"/>
                <w:szCs w:val="24"/>
              </w:rPr>
              <w:t xml:space="preserve">olokwium 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>uwzględniające wiedzę z wykładów i ćwiczeń</w:t>
            </w:r>
          </w:p>
        </w:tc>
        <w:tc>
          <w:tcPr>
            <w:tcW w:w="2117" w:type="dxa"/>
          </w:tcPr>
          <w:p w:rsidRPr="005E110E" w:rsidR="0085747A" w:rsidP="005E110E" w:rsidRDefault="00BD083E" w14:paraId="22AD296F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 i wykłady</w:t>
            </w:r>
          </w:p>
        </w:tc>
      </w:tr>
      <w:tr xmlns:wp14="http://schemas.microsoft.com/office/word/2010/wordml" w:rsidRPr="009C54AE" w:rsidR="0085747A" w:rsidTr="005E110E" w14:paraId="1AF037AF" wp14:textId="77777777">
        <w:tc>
          <w:tcPr>
            <w:tcW w:w="1730" w:type="dxa"/>
          </w:tcPr>
          <w:p w:rsidRPr="009C54AE" w:rsidR="0085747A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673" w:type="dxa"/>
          </w:tcPr>
          <w:p w:rsidRPr="005E110E" w:rsidR="0085747A" w:rsidP="005E110E" w:rsidRDefault="00216C90" w14:paraId="79269E4A" wp14:textId="77777777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>bserwacja na zajęciach</w:t>
            </w:r>
            <w:r w:rsidRPr="005E110E" w:rsidR="0025688E">
              <w:rPr>
                <w:rFonts w:ascii="Corbel" w:hAnsi="Corbel"/>
                <w:b w:val="0"/>
                <w:smallCaps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:rsidRPr="005E110E" w:rsidR="0085747A" w:rsidP="005E110E" w:rsidRDefault="00BC68A5" w14:paraId="7F626B56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xmlns:wp14="http://schemas.microsoft.com/office/word/2010/wordml" w:rsidRPr="009C54AE" w:rsidR="0025688E" w:rsidTr="005E110E" w14:paraId="7B63BAB9" wp14:textId="77777777">
        <w:tc>
          <w:tcPr>
            <w:tcW w:w="1730" w:type="dxa"/>
          </w:tcPr>
          <w:p w:rsidRPr="009C54AE" w:rsidR="0025688E" w:rsidP="0025688E" w:rsidRDefault="0025688E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673" w:type="dxa"/>
          </w:tcPr>
          <w:p w:rsidRPr="005E110E" w:rsidR="0025688E" w:rsidP="005E110E" w:rsidRDefault="0025688E" w14:paraId="2DAE3CEB" wp14:textId="77777777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>obserwacja na zajęciach</w:t>
            </w:r>
          </w:p>
        </w:tc>
        <w:tc>
          <w:tcPr>
            <w:tcW w:w="2117" w:type="dxa"/>
          </w:tcPr>
          <w:p w:rsidRPr="005E110E" w:rsidR="0025688E" w:rsidP="005E110E" w:rsidRDefault="00BC68A5" w14:paraId="04C64560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xmlns:wp14="http://schemas.microsoft.com/office/word/2010/wordml" w:rsidRPr="009C54AE" w:rsidR="00197919" w:rsidTr="005E110E" w14:paraId="15B6729F" wp14:textId="77777777">
        <w:tc>
          <w:tcPr>
            <w:tcW w:w="1730" w:type="dxa"/>
          </w:tcPr>
          <w:p w:rsidRPr="009C54AE" w:rsidR="00197919" w:rsidP="00197919" w:rsidRDefault="00197919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673" w:type="dxa"/>
          </w:tcPr>
          <w:p w:rsidRPr="005E110E" w:rsidR="00197919" w:rsidP="005E110E" w:rsidRDefault="00216C90" w14:paraId="45084858" wp14:textId="77777777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 xml:space="preserve">apisanie scenariusza  zajęć </w:t>
            </w:r>
          </w:p>
        </w:tc>
        <w:tc>
          <w:tcPr>
            <w:tcW w:w="2117" w:type="dxa"/>
          </w:tcPr>
          <w:p w:rsidRPr="005E110E" w:rsidR="00197919" w:rsidP="005E110E" w:rsidRDefault="00197919" w14:paraId="23CA83C4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xmlns:wp14="http://schemas.microsoft.com/office/word/2010/wordml" w:rsidRPr="009C54AE" w:rsidR="00197919" w:rsidTr="005E110E" w14:paraId="42B57BB0" wp14:textId="77777777">
        <w:tc>
          <w:tcPr>
            <w:tcW w:w="1730" w:type="dxa"/>
          </w:tcPr>
          <w:p w:rsidRPr="009C54AE" w:rsidR="00197919" w:rsidP="00197919" w:rsidRDefault="00197919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673" w:type="dxa"/>
          </w:tcPr>
          <w:p w:rsidRPr="005E110E" w:rsidR="00197919" w:rsidP="005E110E" w:rsidRDefault="00216C90" w14:paraId="21848865" wp14:textId="77777777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>apisanie scenariusza  wycieczki –</w:t>
            </w:r>
            <w:r w:rsidR="005E110E">
              <w:rPr>
                <w:rFonts w:ascii="Corbel" w:hAnsi="Corbel"/>
                <w:b w:val="0"/>
                <w:smallCaps w:val="0"/>
                <w:szCs w:val="24"/>
              </w:rPr>
              <w:t>praca w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 xml:space="preserve"> grupach</w:t>
            </w:r>
          </w:p>
        </w:tc>
        <w:tc>
          <w:tcPr>
            <w:tcW w:w="2117" w:type="dxa"/>
          </w:tcPr>
          <w:p w:rsidRPr="005E110E" w:rsidR="00197919" w:rsidP="005E110E" w:rsidRDefault="00197919" w14:paraId="69BAA590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xmlns:wp14="http://schemas.microsoft.com/office/word/2010/wordml" w:rsidRPr="009C54AE" w:rsidR="00197919" w:rsidTr="005E110E" w14:paraId="3493DD88" wp14:textId="77777777">
        <w:tc>
          <w:tcPr>
            <w:tcW w:w="1730" w:type="dxa"/>
          </w:tcPr>
          <w:p w:rsidRPr="009C54AE" w:rsidR="00197919" w:rsidP="00197919" w:rsidRDefault="00BD083E" w14:paraId="1E73F4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673" w:type="dxa"/>
          </w:tcPr>
          <w:p w:rsidRPr="005E110E" w:rsidR="00197919" w:rsidP="005E110E" w:rsidRDefault="00216C90" w14:paraId="374FE8ED" wp14:textId="77777777">
            <w:pPr>
              <w:pStyle w:val="Punktygwne"/>
              <w:spacing w:before="0" w:after="0"/>
              <w:ind w:left="3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5E110E" w:rsidR="00197919">
              <w:rPr>
                <w:rFonts w:ascii="Corbel" w:hAnsi="Corbel"/>
                <w:b w:val="0"/>
                <w:smallCaps w:val="0"/>
                <w:szCs w:val="24"/>
              </w:rPr>
              <w:t xml:space="preserve">bserwacja na zajęciach,  </w:t>
            </w:r>
          </w:p>
        </w:tc>
        <w:tc>
          <w:tcPr>
            <w:tcW w:w="2117" w:type="dxa"/>
          </w:tcPr>
          <w:p w:rsidRPr="005E110E" w:rsidR="00197919" w:rsidP="005E110E" w:rsidRDefault="00BD083E" w14:paraId="317C4F99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5E110E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110FFD37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F072859" wp14:textId="77777777">
        <w:tc>
          <w:tcPr>
            <w:tcW w:w="9670" w:type="dxa"/>
          </w:tcPr>
          <w:p w:rsidRPr="00BC68A5" w:rsidR="0025688E" w:rsidP="003F2192" w:rsidRDefault="0025688E" w14:paraId="2B1E92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Ustalenie oceny zaliczeniowej na podstawie ocen cząstkowych za: </w:t>
            </w:r>
          </w:p>
          <w:p w:rsidRPr="00BC68A5" w:rsidR="0025688E" w:rsidP="0025688E" w:rsidRDefault="0025688E" w14:paraId="5CE7A192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:rsidRPr="00BC68A5" w:rsidR="0025688E" w:rsidP="0025688E" w:rsidRDefault="0025688E" w14:paraId="59747D95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udział w dyskusji</w:t>
            </w:r>
          </w:p>
          <w:p w:rsidRPr="00BC68A5" w:rsidR="0025688E" w:rsidP="0025688E" w:rsidRDefault="0025688E" w14:paraId="4378C95F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BC68A5" w:rsidR="00BC68A5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Pr="009C54AE" w:rsidR="0085747A" w:rsidP="00216C90" w:rsidRDefault="0025688E" w14:paraId="750896C3" wp14:textId="77777777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BC68A5">
              <w:rPr>
                <w:rFonts w:ascii="Corbel" w:hAnsi="Corbel"/>
                <w:b w:val="0"/>
                <w:smallCaps w:val="0"/>
                <w:szCs w:val="24"/>
              </w:rPr>
              <w:t>przygotow</w:t>
            </w:r>
            <w:r w:rsidRPr="00BC68A5" w:rsidR="00BC68A5">
              <w:rPr>
                <w:rFonts w:ascii="Corbel" w:hAnsi="Corbel"/>
                <w:b w:val="0"/>
                <w:smallCaps w:val="0"/>
                <w:szCs w:val="24"/>
              </w:rPr>
              <w:t xml:space="preserve">anie 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D083E">
              <w:rPr>
                <w:rFonts w:ascii="Corbel" w:hAnsi="Corbel"/>
                <w:b w:val="0"/>
                <w:smallCaps w:val="0"/>
                <w:szCs w:val="24"/>
              </w:rPr>
              <w:t>scenariuszy</w:t>
            </w:r>
            <w:r w:rsidRPr="00BC68A5" w:rsidR="00BC68A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172D1E85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172D1E85" w14:paraId="0201D6A7" wp14:textId="77777777">
        <w:tc>
          <w:tcPr>
            <w:tcW w:w="4962" w:type="dxa"/>
            <w:tcMar/>
          </w:tcPr>
          <w:p w:rsidRPr="009C54AE" w:rsidR="0085747A" w:rsidP="009C1331" w:rsidRDefault="00C61DC5" w14:paraId="1AB692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5E110E" w:rsidR="0085747A" w:rsidP="00F6450E" w:rsidRDefault="002A4F2A" w14:paraId="72E4F76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E110E"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xmlns:wp14="http://schemas.microsoft.com/office/word/2010/wordml" w:rsidRPr="009C54AE" w:rsidR="00C61DC5" w:rsidTr="172D1E85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15C152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72D1E85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172D1E85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5E110E" w:rsidR="00C61DC5" w:rsidP="00F6450E" w:rsidRDefault="00216C90" w14:paraId="18F999B5" wp14:textId="11BD99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72D1E85" w:rsidR="6C5BAFB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C61DC5" w:rsidTr="172D1E85" w14:paraId="17E03785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BD083E" w:rsidRDefault="00C61DC5" w14:paraId="27D7FC8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D083E">
              <w:rPr>
                <w:rFonts w:ascii="Corbel" w:hAnsi="Corbel"/>
                <w:sz w:val="24"/>
                <w:szCs w:val="24"/>
              </w:rPr>
              <w:t>scenariuszy)</w:t>
            </w:r>
          </w:p>
        </w:tc>
        <w:tc>
          <w:tcPr>
            <w:tcW w:w="4677" w:type="dxa"/>
            <w:tcMar/>
          </w:tcPr>
          <w:p w:rsidR="00B24700" w:rsidP="00F6450E" w:rsidRDefault="00B24700" w14:paraId="1F72F646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24700" w:rsidP="00F6450E" w:rsidRDefault="00B24700" w14:paraId="08CE6F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5E110E" w:rsidR="00C61DC5" w:rsidP="00F6450E" w:rsidRDefault="00715DEA" w14:paraId="46DE38F6" wp14:textId="08E7DF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72D1E85" w:rsidR="00715DEA">
              <w:rPr>
                <w:rFonts w:ascii="Corbel" w:hAnsi="Corbel"/>
                <w:sz w:val="24"/>
                <w:szCs w:val="24"/>
              </w:rPr>
              <w:t>6</w:t>
            </w:r>
            <w:r w:rsidRPr="172D1E85" w:rsidR="715BA584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xmlns:wp14="http://schemas.microsoft.com/office/word/2010/wordml" w:rsidRPr="009C54AE" w:rsidR="0085747A" w:rsidTr="172D1E85" w14:paraId="2CD9AD09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5E110E" w:rsidR="0085747A" w:rsidP="00F6450E" w:rsidRDefault="00715DEA" w14:paraId="5AA05B6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xmlns:wp14="http://schemas.microsoft.com/office/word/2010/wordml" w:rsidRPr="009C54AE" w:rsidR="0085747A" w:rsidTr="172D1E85" w14:paraId="42922784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5E110E" w:rsidR="0085747A" w:rsidP="00F6450E" w:rsidRDefault="00BD083E" w14:paraId="0B77815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E110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6BB9E25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3DE523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52E5622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3F2192" w:rsidP="009C54AE" w:rsidRDefault="003F2192" w14:paraId="5043CB0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07459315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135572" w:rsidTr="0071620A" w14:paraId="619E2FB7" wp14:textId="77777777">
        <w:trPr>
          <w:trHeight w:val="397"/>
        </w:trPr>
        <w:tc>
          <w:tcPr>
            <w:tcW w:w="7513" w:type="dxa"/>
          </w:tcPr>
          <w:p w:rsidR="00216C90" w:rsidP="00216C90" w:rsidRDefault="00C36960" w14:paraId="729C9695" wp14:textId="7777777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</w:t>
            </w:r>
            <w:r w:rsidR="00216C9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BD083E" w:rsidP="00B24700" w:rsidRDefault="00BD083E" w14:paraId="2F63C2FF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Budniak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A., Edukacja społeczno-przyrodnicza dzieci w wieku przedszkolnym i młodszym szkolnym, Kraków 2009.</w:t>
            </w:r>
          </w:p>
          <w:p w:rsidR="00BD083E" w:rsidP="00B24700" w:rsidRDefault="00BD083E" w14:paraId="3070872F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Chauval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Chauval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 </w:t>
            </w:r>
            <w:r w:rsidRPr="00E60638">
              <w:rPr>
                <w:rFonts w:ascii="Corbel" w:hAnsi="Corbel"/>
                <w:b w:val="0"/>
                <w:i/>
                <w:smallCaps w:val="0"/>
                <w:szCs w:val="24"/>
              </w:rPr>
              <w:t>Środowisko w  wychowaniu przedszkolnym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Cyclady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2006;</w:t>
            </w:r>
          </w:p>
          <w:p w:rsidRPr="00676B0D" w:rsidR="00BD083E" w:rsidP="00B24700" w:rsidRDefault="00BD083E" w14:paraId="522FF3D7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Co  warto  przedszkolakom  o  środowisku  naturalnym  opowiedzieć?  :  scenariusze  zajęć  dla sześciolatków  /  Małgorzata  </w:t>
            </w:r>
            <w:proofErr w:type="spellStart"/>
            <w:r w:rsidRPr="00AF2A4C">
              <w:rPr>
                <w:rFonts w:ascii="Corbel" w:hAnsi="Corbel"/>
                <w:b w:val="0"/>
                <w:smallCaps w:val="0"/>
                <w:szCs w:val="24"/>
              </w:rPr>
              <w:t>Grodzińska</w:t>
            </w:r>
            <w:proofErr w:type="spellEnd"/>
            <w:r w:rsidRPr="00AF2A4C">
              <w:rPr>
                <w:rFonts w:ascii="Corbel" w:hAnsi="Corbel"/>
                <w:b w:val="0"/>
                <w:smallCaps w:val="0"/>
                <w:szCs w:val="24"/>
              </w:rPr>
              <w:t>-Jurczak,  Katarzyna  Nieszpore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k,  Marta 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Tarabuła-Fiertak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., Kraków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2005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676B0D" w:rsidR="00BD083E" w:rsidP="00B24700" w:rsidRDefault="00BD083E" w14:paraId="41B16785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AF2A4C">
              <w:rPr>
                <w:rFonts w:ascii="Corbel" w:hAnsi="Corbel"/>
                <w:b w:val="0"/>
                <w:smallCaps w:val="0"/>
                <w:szCs w:val="24"/>
              </w:rPr>
              <w:t>Dzieci stają się przyjaciółmi przyrody: edukacja ekologiczna w pr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zedszkolu i szkole podstawowej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zabawy, pomysły i pro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jekty /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Hedwig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Wilken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, Kielce 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>2004</w:t>
            </w:r>
            <w:r w:rsidRPr="00676B0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AF2A4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Pr="00676B0D" w:rsidR="00BD083E" w:rsidP="00B24700" w:rsidRDefault="00BD083E" w14:paraId="25E14E27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Podstawa programowa dla przedszkoli i edukacji wczesnoszkolnej</w:t>
            </w:r>
          </w:p>
          <w:p w:rsidRPr="00676B0D" w:rsidR="00BD083E" w:rsidP="00B24700" w:rsidRDefault="00BD083E" w14:paraId="385261AF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Programy dla przedszkoli i edukacji wczesnoszkolnej</w:t>
            </w:r>
          </w:p>
          <w:p w:rsidRPr="00216C90" w:rsidR="00BD083E" w:rsidP="00B24700" w:rsidRDefault="00BD083E" w14:paraId="094A923D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>Niedzicki W. Laboratorium Wiktora, „Nowe laboratorium Wiktora”</w:t>
            </w:r>
            <w:r w:rsidR="00216C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6C90">
              <w:rPr>
                <w:rFonts w:ascii="Corbel" w:hAnsi="Corbel"/>
                <w:b w:val="0"/>
                <w:smallCaps w:val="0"/>
                <w:szCs w:val="24"/>
              </w:rPr>
              <w:t>365 eksperymentów na każdy dzień roku. 2005</w:t>
            </w:r>
          </w:p>
          <w:p w:rsidRPr="00BD083E" w:rsidR="00135572" w:rsidP="00B24700" w:rsidRDefault="00BD083E" w14:paraId="78226C78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Edukacja  ekologiczna  w  procesie  kształcenia  wczesnoszkolnego:  założenia,  program,  propozycje metodyczne / Mirosława </w:t>
            </w:r>
            <w:proofErr w:type="spellStart"/>
            <w:r w:rsidRPr="00676B0D">
              <w:rPr>
                <w:rFonts w:ascii="Corbel" w:hAnsi="Corbel"/>
                <w:b w:val="0"/>
                <w:smallCaps w:val="0"/>
                <w:szCs w:val="24"/>
              </w:rPr>
              <w:t>Parlak</w:t>
            </w:r>
            <w:proofErr w:type="spellEnd"/>
            <w:r w:rsidRPr="00676B0D">
              <w:rPr>
                <w:rFonts w:ascii="Corbel" w:hAnsi="Corbel"/>
                <w:b w:val="0"/>
                <w:smallCaps w:val="0"/>
                <w:szCs w:val="24"/>
              </w:rPr>
              <w:t xml:space="preserve"> .- Kielce 2005</w:t>
            </w:r>
          </w:p>
        </w:tc>
      </w:tr>
      <w:tr xmlns:wp14="http://schemas.microsoft.com/office/word/2010/wordml" w:rsidRPr="009C54AE" w:rsidR="00135572" w:rsidTr="0071620A" w14:paraId="2544A482" wp14:textId="77777777">
        <w:trPr>
          <w:trHeight w:val="397"/>
        </w:trPr>
        <w:tc>
          <w:tcPr>
            <w:tcW w:w="7513" w:type="dxa"/>
          </w:tcPr>
          <w:p w:rsidR="00135572" w:rsidP="00135572" w:rsidRDefault="00135572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9C54AE" w:rsidR="00135572" w:rsidP="00216C90" w:rsidRDefault="00BD083E" w14:paraId="03798D9A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Staszica Jadwiga, </w:t>
            </w:r>
            <w:r w:rsidRPr="009D13A3">
              <w:rPr>
                <w:rFonts w:ascii="Corbel" w:hAnsi="Corbel"/>
                <w:b w:val="0"/>
                <w:i/>
                <w:smallCaps w:val="0"/>
                <w:szCs w:val="24"/>
              </w:rPr>
              <w:t>Przyroda 160 pomysłów na nauczanie zintegrowane w klasach I-III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</w:t>
            </w:r>
          </w:p>
        </w:tc>
      </w:tr>
    </w:tbl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DFB9E20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D02B28" w:rsidP="00C16ABF" w:rsidRDefault="00D02B28" w14:paraId="70DF9E5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02B28" w:rsidP="00C16ABF" w:rsidRDefault="00D02B28" w14:paraId="44E871B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D02B28" w:rsidP="00C16ABF" w:rsidRDefault="00D02B28" w14:paraId="144A5D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02B28" w:rsidP="00C16ABF" w:rsidRDefault="00D02B28" w14:paraId="738610EB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5D7"/>
    <w:rsid w:val="0006508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31D3"/>
    <w:rsid w:val="000F1C57"/>
    <w:rsid w:val="000F5615"/>
    <w:rsid w:val="001007A1"/>
    <w:rsid w:val="001018EC"/>
    <w:rsid w:val="00124BFF"/>
    <w:rsid w:val="0012560E"/>
    <w:rsid w:val="00127108"/>
    <w:rsid w:val="00134B13"/>
    <w:rsid w:val="0013557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203"/>
    <w:rsid w:val="001770C7"/>
    <w:rsid w:val="00192F37"/>
    <w:rsid w:val="00197919"/>
    <w:rsid w:val="001A70D2"/>
    <w:rsid w:val="001D657B"/>
    <w:rsid w:val="001D7B54"/>
    <w:rsid w:val="001E0209"/>
    <w:rsid w:val="001F2CA2"/>
    <w:rsid w:val="002144C0"/>
    <w:rsid w:val="00216C90"/>
    <w:rsid w:val="0022477D"/>
    <w:rsid w:val="002278A9"/>
    <w:rsid w:val="002336F9"/>
    <w:rsid w:val="0024028F"/>
    <w:rsid w:val="00244ABC"/>
    <w:rsid w:val="00250745"/>
    <w:rsid w:val="0025688E"/>
    <w:rsid w:val="00280951"/>
    <w:rsid w:val="00281FF2"/>
    <w:rsid w:val="002857DE"/>
    <w:rsid w:val="00290C21"/>
    <w:rsid w:val="00291567"/>
    <w:rsid w:val="002A22BF"/>
    <w:rsid w:val="002A2389"/>
    <w:rsid w:val="002A4F2A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192"/>
    <w:rsid w:val="003F38C0"/>
    <w:rsid w:val="00414E3C"/>
    <w:rsid w:val="0042244A"/>
    <w:rsid w:val="0042745A"/>
    <w:rsid w:val="00431D5C"/>
    <w:rsid w:val="00432B68"/>
    <w:rsid w:val="004362C6"/>
    <w:rsid w:val="00437058"/>
    <w:rsid w:val="00437FA2"/>
    <w:rsid w:val="00445970"/>
    <w:rsid w:val="00453CF0"/>
    <w:rsid w:val="0045729E"/>
    <w:rsid w:val="00461EFC"/>
    <w:rsid w:val="004652C2"/>
    <w:rsid w:val="004676FD"/>
    <w:rsid w:val="004706D1"/>
    <w:rsid w:val="00471326"/>
    <w:rsid w:val="0047598D"/>
    <w:rsid w:val="004840FD"/>
    <w:rsid w:val="00485E85"/>
    <w:rsid w:val="00490F7D"/>
    <w:rsid w:val="00491678"/>
    <w:rsid w:val="004968E2"/>
    <w:rsid w:val="004A3EEA"/>
    <w:rsid w:val="004A4D1F"/>
    <w:rsid w:val="004D03A5"/>
    <w:rsid w:val="004D0A4B"/>
    <w:rsid w:val="004D5282"/>
    <w:rsid w:val="004F1551"/>
    <w:rsid w:val="004F55A3"/>
    <w:rsid w:val="0050496F"/>
    <w:rsid w:val="00505CDF"/>
    <w:rsid w:val="00511266"/>
    <w:rsid w:val="00513B6F"/>
    <w:rsid w:val="00517C63"/>
    <w:rsid w:val="00523748"/>
    <w:rsid w:val="00526C94"/>
    <w:rsid w:val="005363C4"/>
    <w:rsid w:val="00536BDE"/>
    <w:rsid w:val="00543ACC"/>
    <w:rsid w:val="00556F5F"/>
    <w:rsid w:val="0056696D"/>
    <w:rsid w:val="00573EF9"/>
    <w:rsid w:val="0059484D"/>
    <w:rsid w:val="0059614A"/>
    <w:rsid w:val="005A0855"/>
    <w:rsid w:val="005A3196"/>
    <w:rsid w:val="005C080F"/>
    <w:rsid w:val="005C55E5"/>
    <w:rsid w:val="005C696A"/>
    <w:rsid w:val="005E110E"/>
    <w:rsid w:val="005E6E85"/>
    <w:rsid w:val="005F31D2"/>
    <w:rsid w:val="0061029B"/>
    <w:rsid w:val="006154ED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1EDB"/>
    <w:rsid w:val="006D050F"/>
    <w:rsid w:val="006D6139"/>
    <w:rsid w:val="006E5D65"/>
    <w:rsid w:val="006F1282"/>
    <w:rsid w:val="006F1FBC"/>
    <w:rsid w:val="006F31E2"/>
    <w:rsid w:val="006F7ECA"/>
    <w:rsid w:val="00706544"/>
    <w:rsid w:val="007072BA"/>
    <w:rsid w:val="00715DEA"/>
    <w:rsid w:val="0071620A"/>
    <w:rsid w:val="00724677"/>
    <w:rsid w:val="00725459"/>
    <w:rsid w:val="007327BD"/>
    <w:rsid w:val="00734608"/>
    <w:rsid w:val="00735996"/>
    <w:rsid w:val="0074398B"/>
    <w:rsid w:val="00745302"/>
    <w:rsid w:val="007461D6"/>
    <w:rsid w:val="00746CE9"/>
    <w:rsid w:val="00746EC8"/>
    <w:rsid w:val="00763BF1"/>
    <w:rsid w:val="00766FD4"/>
    <w:rsid w:val="0078168C"/>
    <w:rsid w:val="00787C2A"/>
    <w:rsid w:val="00790E27"/>
    <w:rsid w:val="007A4022"/>
    <w:rsid w:val="007A6E6E"/>
    <w:rsid w:val="007B34CA"/>
    <w:rsid w:val="007C3299"/>
    <w:rsid w:val="007C3BCC"/>
    <w:rsid w:val="007C4546"/>
    <w:rsid w:val="007D6E56"/>
    <w:rsid w:val="007F1652"/>
    <w:rsid w:val="007F4155"/>
    <w:rsid w:val="00803EB6"/>
    <w:rsid w:val="0081554D"/>
    <w:rsid w:val="0081707E"/>
    <w:rsid w:val="0081737D"/>
    <w:rsid w:val="008449B3"/>
    <w:rsid w:val="00847721"/>
    <w:rsid w:val="00851B20"/>
    <w:rsid w:val="00851C4C"/>
    <w:rsid w:val="0085747A"/>
    <w:rsid w:val="00865074"/>
    <w:rsid w:val="008817F3"/>
    <w:rsid w:val="00884922"/>
    <w:rsid w:val="00885F64"/>
    <w:rsid w:val="008917F9"/>
    <w:rsid w:val="008A216E"/>
    <w:rsid w:val="008A45F7"/>
    <w:rsid w:val="008A633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80E"/>
    <w:rsid w:val="00915385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6F7"/>
    <w:rsid w:val="009C788E"/>
    <w:rsid w:val="009E3B41"/>
    <w:rsid w:val="009F3C5C"/>
    <w:rsid w:val="009F4610"/>
    <w:rsid w:val="00A00ECC"/>
    <w:rsid w:val="00A03CBE"/>
    <w:rsid w:val="00A155EE"/>
    <w:rsid w:val="00A1798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4967"/>
    <w:rsid w:val="00AB053C"/>
    <w:rsid w:val="00AB497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70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94C"/>
    <w:rsid w:val="00BB520A"/>
    <w:rsid w:val="00BC68A5"/>
    <w:rsid w:val="00BD083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60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B28"/>
    <w:rsid w:val="00D02EBA"/>
    <w:rsid w:val="00D17B8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2EA8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275A5"/>
    <w:rsid w:val="00E432B0"/>
    <w:rsid w:val="00E51E44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23C6"/>
    <w:rsid w:val="00ED32D2"/>
    <w:rsid w:val="00ED61F1"/>
    <w:rsid w:val="00EE32DE"/>
    <w:rsid w:val="00EE5457"/>
    <w:rsid w:val="00EF415F"/>
    <w:rsid w:val="00F070AB"/>
    <w:rsid w:val="00F17567"/>
    <w:rsid w:val="00F27A7B"/>
    <w:rsid w:val="00F526AF"/>
    <w:rsid w:val="00F617C3"/>
    <w:rsid w:val="00F6450E"/>
    <w:rsid w:val="00F7066B"/>
    <w:rsid w:val="00F83B28"/>
    <w:rsid w:val="00FA0577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72D1E85"/>
    <w:rsid w:val="477F7347"/>
    <w:rsid w:val="6C5BAFB0"/>
    <w:rsid w:val="715BA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0D753"/>
  <w15:docId w15:val="{1DF5DA3B-AD33-49BB-B05C-21633000F2D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A50885-ED15-43BE-96AA-A0F93EAA26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C9A957-5A9F-4411-9B3F-C5A293A1A7F7}"/>
</file>

<file path=customXml/itemProps3.xml><?xml version="1.0" encoding="utf-8"?>
<ds:datastoreItem xmlns:ds="http://schemas.openxmlformats.org/officeDocument/2006/customXml" ds:itemID="{A393E23E-8158-4DD7-9E69-617F9516ED2F}"/>
</file>

<file path=customXml/itemProps4.xml><?xml version="1.0" encoding="utf-8"?>
<ds:datastoreItem xmlns:ds="http://schemas.openxmlformats.org/officeDocument/2006/customXml" ds:itemID="{63FA0E98-6D17-4DF2-B2AB-C836A3D2439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Niemiec</cp:lastModifiedBy>
  <cp:revision>24</cp:revision>
  <cp:lastPrinted>2019-02-06T12:12:00Z</cp:lastPrinted>
  <dcterms:created xsi:type="dcterms:W3CDTF">2019-10-18T21:14:00Z</dcterms:created>
  <dcterms:modified xsi:type="dcterms:W3CDTF">2026-03-13T14:22:09Z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